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/>
    <w:p>
      <w:pPr>
        <w:ind w:firstLine="1920" w:firstLineChars="600"/>
        <w:rPr>
          <w:sz w:val="32"/>
          <w:szCs w:val="32"/>
        </w:rPr>
      </w:pPr>
      <w:r>
        <w:rPr>
          <w:rFonts w:hint="eastAsia"/>
          <w:sz w:val="32"/>
          <w:szCs w:val="32"/>
        </w:rPr>
        <w:t>产业发展服务中心（水务站）</w:t>
      </w:r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防汛</w:t>
      </w:r>
      <w:r>
        <w:rPr>
          <w:rFonts w:hint="eastAsia"/>
          <w:sz w:val="32"/>
          <w:szCs w:val="32"/>
          <w:lang w:eastAsia="zh-CN"/>
        </w:rPr>
        <w:t>经费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项目申报单位（科室）：产业发展服务中心（水务站）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hint="eastAsia" w:asciiTheme="minorEastAsia" w:hAnsiTheme="minorEastAsia" w:cstheme="minorEastAsia"/>
          <w:sz w:val="30"/>
          <w:szCs w:val="30"/>
        </w:rPr>
        <w:t xml:space="preserve">项目申报单位盖章（科室）：         </w:t>
      </w:r>
    </w:p>
    <w:p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 w:eastAsiaTheme="minorEastAsia"/>
                <w:sz w:val="32"/>
                <w:szCs w:val="32"/>
                <w:lang w:eastAsia="zh-CN"/>
              </w:rPr>
            </w:pPr>
            <w:r>
              <w:rPr>
                <w:rFonts w:hint="eastAsia"/>
                <w:sz w:val="24"/>
              </w:rPr>
              <w:t>防汛</w:t>
            </w:r>
            <w:r>
              <w:rPr>
                <w:rFonts w:hint="eastAsia"/>
                <w:sz w:val="24"/>
                <w:lang w:eastAsia="zh-CN"/>
              </w:rPr>
              <w:t>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产业发展服务中心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裴颖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61239877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增强防汛工作力量，快速处理汛期事故，确保人民生命财产不受影响。需增加防汛</w:t>
            </w:r>
            <w:r>
              <w:rPr>
                <w:rFonts w:hint="eastAsia"/>
                <w:sz w:val="24"/>
                <w:lang w:eastAsia="zh-CN"/>
              </w:rPr>
              <w:t>经</w:t>
            </w:r>
            <w:r>
              <w:rPr>
                <w:rFonts w:hint="eastAsia"/>
                <w:sz w:val="24"/>
              </w:rPr>
              <w:t>费2</w:t>
            </w:r>
            <w:r>
              <w:rPr>
                <w:rFonts w:hint="eastAsia"/>
                <w:sz w:val="24"/>
                <w:lang w:val="en-US" w:eastAsia="zh-CN"/>
              </w:rPr>
              <w:t>6.02</w:t>
            </w:r>
            <w:r>
              <w:rPr>
                <w:rFonts w:hint="eastAsia"/>
                <w:sz w:val="24"/>
              </w:rPr>
              <w:t>万元</w:t>
            </w:r>
          </w:p>
          <w:p>
            <w:pPr>
              <w:jc w:val="left"/>
              <w:rPr>
                <w:sz w:val="24"/>
              </w:rPr>
            </w:pPr>
          </w:p>
        </w:tc>
      </w:tr>
    </w:tbl>
    <w:p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  产业发展服务中心（水务站）                    万元（保留六位小数）</w:t>
      </w:r>
    </w:p>
    <w:tbl>
      <w:tblPr>
        <w:tblStyle w:val="7"/>
        <w:tblW w:w="141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825"/>
        <w:gridCol w:w="780"/>
        <w:gridCol w:w="885"/>
        <w:gridCol w:w="975"/>
        <w:gridCol w:w="885"/>
        <w:gridCol w:w="900"/>
        <w:gridCol w:w="825"/>
        <w:gridCol w:w="1140"/>
        <w:gridCol w:w="750"/>
        <w:gridCol w:w="840"/>
        <w:gridCol w:w="765"/>
        <w:gridCol w:w="827"/>
        <w:gridCol w:w="944"/>
        <w:gridCol w:w="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明细项目内容</w:t>
            </w:r>
          </w:p>
        </w:tc>
        <w:tc>
          <w:tcPr>
            <w:tcW w:w="82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支出功能分类科目代码</w:t>
            </w:r>
          </w:p>
        </w:tc>
        <w:tc>
          <w:tcPr>
            <w:tcW w:w="78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支出功能分类科目名称</w:t>
            </w:r>
          </w:p>
        </w:tc>
        <w:tc>
          <w:tcPr>
            <w:tcW w:w="88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支出经济分类科目代码</w:t>
            </w:r>
          </w:p>
        </w:tc>
        <w:tc>
          <w:tcPr>
            <w:tcW w:w="97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支出经济分类科目名称</w:t>
            </w:r>
          </w:p>
        </w:tc>
        <w:tc>
          <w:tcPr>
            <w:tcW w:w="88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资金来源</w:t>
            </w:r>
          </w:p>
        </w:tc>
        <w:tc>
          <w:tcPr>
            <w:tcW w:w="90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收费项目代码</w:t>
            </w:r>
          </w:p>
        </w:tc>
        <w:tc>
          <w:tcPr>
            <w:tcW w:w="82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收费项目名称</w:t>
            </w: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是否涉及政府采购</w:t>
            </w:r>
          </w:p>
        </w:tc>
        <w:tc>
          <w:tcPr>
            <w:tcW w:w="75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采购目录名称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参考型号</w:t>
            </w:r>
          </w:p>
        </w:tc>
        <w:tc>
          <w:tcPr>
            <w:tcW w:w="76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采购数量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单价</w:t>
            </w:r>
          </w:p>
        </w:tc>
        <w:tc>
          <w:tcPr>
            <w:tcW w:w="944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预算申请金额</w:t>
            </w: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雨衣、雨鞋、探杆、救生衣、手电等</w:t>
            </w:r>
          </w:p>
        </w:tc>
        <w:tc>
          <w:tcPr>
            <w:tcW w:w="82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44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7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动力站</w:t>
            </w:r>
          </w:p>
        </w:tc>
        <w:tc>
          <w:tcPr>
            <w:tcW w:w="82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台</w:t>
            </w:r>
          </w:p>
        </w:tc>
        <w:tc>
          <w:tcPr>
            <w:tcW w:w="827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94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7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铅丝石笼</w:t>
            </w:r>
          </w:p>
        </w:tc>
        <w:tc>
          <w:tcPr>
            <w:tcW w:w="82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32吨</w:t>
            </w:r>
          </w:p>
        </w:tc>
        <w:tc>
          <w:tcPr>
            <w:tcW w:w="827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2.5</w:t>
            </w:r>
          </w:p>
        </w:tc>
        <w:tc>
          <w:tcPr>
            <w:tcW w:w="944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7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高清无线潜望镜</w:t>
            </w:r>
          </w:p>
        </w:tc>
        <w:tc>
          <w:tcPr>
            <w:tcW w:w="82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1套</w:t>
            </w:r>
          </w:p>
        </w:tc>
        <w:tc>
          <w:tcPr>
            <w:tcW w:w="827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944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雨量监测</w:t>
            </w:r>
          </w:p>
        </w:tc>
        <w:tc>
          <w:tcPr>
            <w:tcW w:w="82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827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944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0.424</w:t>
            </w: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设备保养、抢修、汽油</w:t>
            </w:r>
          </w:p>
        </w:tc>
        <w:tc>
          <w:tcPr>
            <w:tcW w:w="82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944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5.596</w:t>
            </w: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合计</w:t>
            </w:r>
          </w:p>
        </w:tc>
        <w:tc>
          <w:tcPr>
            <w:tcW w:w="82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827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44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6.02</w:t>
            </w: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</w:tbl>
    <w:p>
      <w:pPr>
        <w:jc w:val="left"/>
        <w:rPr>
          <w:sz w:val="22"/>
          <w:szCs w:val="22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both"/>
        <w:rPr>
          <w:rFonts w:asciiTheme="majorEastAsia" w:hAnsiTheme="majorEastAsia" w:eastAsiaTheme="majorEastAsia" w:cstheme="majorEastAsia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QxNTdmYzg1Yzk1NzhlMjM4YzVjOGUxNzNmZTJkMmMifQ=="/>
  </w:docVars>
  <w:rsids>
    <w:rsidRoot w:val="34B53ED7"/>
    <w:rsid w:val="00083577"/>
    <w:rsid w:val="001A7ECC"/>
    <w:rsid w:val="001B5311"/>
    <w:rsid w:val="001E2898"/>
    <w:rsid w:val="002075E7"/>
    <w:rsid w:val="00244434"/>
    <w:rsid w:val="00294DED"/>
    <w:rsid w:val="002959B2"/>
    <w:rsid w:val="0039142A"/>
    <w:rsid w:val="003D548D"/>
    <w:rsid w:val="0040599A"/>
    <w:rsid w:val="004C3622"/>
    <w:rsid w:val="004C56B8"/>
    <w:rsid w:val="004C5AE2"/>
    <w:rsid w:val="00534CB9"/>
    <w:rsid w:val="00556FCD"/>
    <w:rsid w:val="005B48D4"/>
    <w:rsid w:val="006D52D6"/>
    <w:rsid w:val="006E380D"/>
    <w:rsid w:val="00780B60"/>
    <w:rsid w:val="007F2259"/>
    <w:rsid w:val="00894465"/>
    <w:rsid w:val="0099035B"/>
    <w:rsid w:val="009A0992"/>
    <w:rsid w:val="00A1068C"/>
    <w:rsid w:val="00A74C4B"/>
    <w:rsid w:val="00AC5CCC"/>
    <w:rsid w:val="00B6319E"/>
    <w:rsid w:val="00BB5902"/>
    <w:rsid w:val="00D52AF2"/>
    <w:rsid w:val="00DC2B9F"/>
    <w:rsid w:val="00DE6DEA"/>
    <w:rsid w:val="00E25953"/>
    <w:rsid w:val="00E62C26"/>
    <w:rsid w:val="00EE3607"/>
    <w:rsid w:val="00F72741"/>
    <w:rsid w:val="036776C9"/>
    <w:rsid w:val="0A5D4D63"/>
    <w:rsid w:val="10D046E1"/>
    <w:rsid w:val="13F73D10"/>
    <w:rsid w:val="1B6314F9"/>
    <w:rsid w:val="2E752F4C"/>
    <w:rsid w:val="2F471EE1"/>
    <w:rsid w:val="30505544"/>
    <w:rsid w:val="308113CB"/>
    <w:rsid w:val="32D03467"/>
    <w:rsid w:val="34B53ED7"/>
    <w:rsid w:val="3A7439E3"/>
    <w:rsid w:val="3A7500EF"/>
    <w:rsid w:val="457A1D31"/>
    <w:rsid w:val="491F18A8"/>
    <w:rsid w:val="4DA771E9"/>
    <w:rsid w:val="4F815F87"/>
    <w:rsid w:val="504C53D2"/>
    <w:rsid w:val="59467262"/>
    <w:rsid w:val="61F15753"/>
    <w:rsid w:val="632053B0"/>
    <w:rsid w:val="651C2939"/>
    <w:rsid w:val="6D535020"/>
    <w:rsid w:val="6EF01782"/>
    <w:rsid w:val="7C8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4</Pages>
  <Words>471</Words>
  <Characters>505</Characters>
  <Lines>4</Lines>
  <Paragraphs>1</Paragraphs>
  <TotalTime>9</TotalTime>
  <ScaleCrop>false</ScaleCrop>
  <LinksUpToDate>false</LinksUpToDate>
  <CharactersWithSpaces>559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lenovo</cp:lastModifiedBy>
  <cp:lastPrinted>2018-12-13T04:41:00Z</cp:lastPrinted>
  <dcterms:modified xsi:type="dcterms:W3CDTF">2024-09-18T03:00:12Z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7A457C8FFBBF47B39002789F34BD731F_12</vt:lpwstr>
  </property>
</Properties>
</file>